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D35EC" w14:textId="77777777" w:rsidR="00380254" w:rsidRDefault="00380254" w:rsidP="00380254">
      <w:pPr>
        <w:pStyle w:val="NoSpacing"/>
      </w:pPr>
      <w:r>
        <w:rPr>
          <w:u w:val="single"/>
        </w:rPr>
        <w:t>Thomas YONGE</w:t>
      </w:r>
      <w:r>
        <w:t xml:space="preserve">      (fl.1480)</w:t>
      </w:r>
    </w:p>
    <w:p w14:paraId="68EA6BAF" w14:textId="77777777" w:rsidR="00380254" w:rsidRDefault="00380254" w:rsidP="00380254">
      <w:pPr>
        <w:pStyle w:val="NoSpacing"/>
      </w:pPr>
      <w:r>
        <w:t xml:space="preserve">of </w:t>
      </w:r>
      <w:proofErr w:type="spellStart"/>
      <w:r>
        <w:t>St.Clements</w:t>
      </w:r>
      <w:proofErr w:type="spellEnd"/>
      <w:r>
        <w:t xml:space="preserve"> Danes, London. Gentleman.</w:t>
      </w:r>
    </w:p>
    <w:p w14:paraId="04320752" w14:textId="77777777" w:rsidR="00380254" w:rsidRDefault="00380254" w:rsidP="00380254">
      <w:pPr>
        <w:pStyle w:val="NoSpacing"/>
      </w:pPr>
    </w:p>
    <w:p w14:paraId="0E4F9A1A" w14:textId="77777777" w:rsidR="00380254" w:rsidRDefault="00380254" w:rsidP="00380254">
      <w:pPr>
        <w:pStyle w:val="NoSpacing"/>
      </w:pPr>
    </w:p>
    <w:p w14:paraId="1ED78B99" w14:textId="77777777" w:rsidR="00380254" w:rsidRDefault="00380254" w:rsidP="00380254">
      <w:pPr>
        <w:pStyle w:val="NoSpacing"/>
      </w:pPr>
      <w:r>
        <w:tab/>
        <w:t>1480</w:t>
      </w:r>
      <w:r>
        <w:tab/>
        <w:t xml:space="preserve">Richard </w:t>
      </w:r>
      <w:proofErr w:type="spellStart"/>
      <w:r>
        <w:t>Alardson</w:t>
      </w:r>
      <w:proofErr w:type="spellEnd"/>
      <w:r>
        <w:t xml:space="preserve">(q.v.) brought a plaint of debt against him and William </w:t>
      </w:r>
    </w:p>
    <w:p w14:paraId="4E13303E" w14:textId="77777777" w:rsidR="00380254" w:rsidRDefault="00380254" w:rsidP="00380254">
      <w:pPr>
        <w:pStyle w:val="NoSpacing"/>
        <w:ind w:left="1440"/>
      </w:pPr>
      <w:r>
        <w:t xml:space="preserve">Heyward of London(q.v.), as pledges for Godfrey </w:t>
      </w:r>
      <w:proofErr w:type="spellStart"/>
      <w:r>
        <w:t>Speryng</w:t>
      </w:r>
      <w:proofErr w:type="spellEnd"/>
      <w:r>
        <w:t xml:space="preserve"> of London, shoemaker(q.v.).</w:t>
      </w:r>
    </w:p>
    <w:p w14:paraId="512E9530" w14:textId="77777777" w:rsidR="00380254" w:rsidRDefault="00380254" w:rsidP="00380254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031E240A" w14:textId="77777777" w:rsidR="00380254" w:rsidRDefault="00380254" w:rsidP="00380254">
      <w:pPr>
        <w:pStyle w:val="NoSpacing"/>
      </w:pPr>
    </w:p>
    <w:p w14:paraId="36593FB1" w14:textId="77777777" w:rsidR="00380254" w:rsidRDefault="00380254" w:rsidP="00380254">
      <w:pPr>
        <w:pStyle w:val="NoSpacing"/>
      </w:pPr>
    </w:p>
    <w:p w14:paraId="18ED3BA7" w14:textId="77777777" w:rsidR="00380254" w:rsidRDefault="00380254" w:rsidP="00380254">
      <w:pPr>
        <w:pStyle w:val="NoSpacing"/>
      </w:pPr>
      <w:r>
        <w:t>30 July 2019</w:t>
      </w:r>
    </w:p>
    <w:p w14:paraId="6F6872D4" w14:textId="77777777" w:rsidR="006B2F86" w:rsidRPr="00E71FC3" w:rsidRDefault="003802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767FA" w14:textId="77777777" w:rsidR="00380254" w:rsidRDefault="00380254" w:rsidP="00E71FC3">
      <w:pPr>
        <w:spacing w:after="0" w:line="240" w:lineRule="auto"/>
      </w:pPr>
      <w:r>
        <w:separator/>
      </w:r>
    </w:p>
  </w:endnote>
  <w:endnote w:type="continuationSeparator" w:id="0">
    <w:p w14:paraId="36489072" w14:textId="77777777" w:rsidR="00380254" w:rsidRDefault="003802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2735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A2F73" w14:textId="77777777" w:rsidR="00380254" w:rsidRDefault="00380254" w:rsidP="00E71FC3">
      <w:pPr>
        <w:spacing w:after="0" w:line="240" w:lineRule="auto"/>
      </w:pPr>
      <w:r>
        <w:separator/>
      </w:r>
    </w:p>
  </w:footnote>
  <w:footnote w:type="continuationSeparator" w:id="0">
    <w:p w14:paraId="00C08DB0" w14:textId="77777777" w:rsidR="00380254" w:rsidRDefault="003802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254"/>
    <w:rsid w:val="001A7C09"/>
    <w:rsid w:val="0038025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828ED"/>
  <w15:chartTrackingRefBased/>
  <w15:docId w15:val="{68F75119-5AED-49AF-9DCE-4CDC02851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802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2019-09-17T20:27:00Z</dcterms:created>
  <dcterms:modified xsi:type="dcterms:W3CDTF">2019-09-17T20:27:00Z</dcterms:modified>
</cp:coreProperties>
</file>